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0C68" w14:textId="386E299B" w:rsidR="006B2F86" w:rsidRDefault="00A85C70" w:rsidP="00E71FC3">
      <w:pPr>
        <w:pStyle w:val="NoSpacing"/>
      </w:pPr>
      <w:r>
        <w:rPr>
          <w:u w:val="single"/>
        </w:rPr>
        <w:t>Matilda MARKET</w:t>
      </w:r>
      <w:r>
        <w:t xml:space="preserve">     (d.1448)</w:t>
      </w:r>
    </w:p>
    <w:p w14:paraId="616E677A" w14:textId="28769679" w:rsidR="00A85C70" w:rsidRDefault="00A85C70" w:rsidP="00E71FC3">
      <w:pPr>
        <w:pStyle w:val="NoSpacing"/>
      </w:pPr>
      <w:r>
        <w:t>of York. Widow.</w:t>
      </w:r>
    </w:p>
    <w:p w14:paraId="68776437" w14:textId="474C7E07" w:rsidR="00A85C70" w:rsidRDefault="00A85C70" w:rsidP="00E71FC3">
      <w:pPr>
        <w:pStyle w:val="NoSpacing"/>
      </w:pPr>
    </w:p>
    <w:p w14:paraId="5C8BA989" w14:textId="74F3C22F" w:rsidR="00A85C70" w:rsidRDefault="00A85C70" w:rsidP="00E71FC3">
      <w:pPr>
        <w:pStyle w:val="NoSpacing"/>
      </w:pPr>
    </w:p>
    <w:p w14:paraId="466D87F9" w14:textId="4FD16F59" w:rsidR="00A85C70" w:rsidRDefault="00A85C70" w:rsidP="00E71FC3">
      <w:pPr>
        <w:pStyle w:val="NoSpacing"/>
      </w:pPr>
      <w:r>
        <w:t>= 2 Henry(q.v.).     (W.Y.R. p.111)</w:t>
      </w:r>
    </w:p>
    <w:p w14:paraId="30A99B39" w14:textId="75B4B724" w:rsidR="00A85C70" w:rsidRDefault="00A85C70" w:rsidP="00E71FC3">
      <w:pPr>
        <w:pStyle w:val="NoSpacing"/>
      </w:pPr>
    </w:p>
    <w:p w14:paraId="30E2CD53" w14:textId="07EBBCB3" w:rsidR="00A85C70" w:rsidRDefault="00A85C70" w:rsidP="00E71FC3">
      <w:pPr>
        <w:pStyle w:val="NoSpacing"/>
      </w:pPr>
    </w:p>
    <w:p w14:paraId="79B2E6CE" w14:textId="5748ABBF" w:rsidR="00A85C70" w:rsidRDefault="00A85C70" w:rsidP="00E71FC3">
      <w:pPr>
        <w:pStyle w:val="NoSpacing"/>
      </w:pPr>
      <w:r>
        <w:t xml:space="preserve">  5 Mar.1448</w:t>
      </w:r>
      <w:r>
        <w:tab/>
        <w:t>Administration of her lands and possessions was granted.   (ibid.)</w:t>
      </w:r>
    </w:p>
    <w:p w14:paraId="19F19455" w14:textId="63D44177" w:rsidR="00A85C70" w:rsidRDefault="00A85C70" w:rsidP="00E71FC3">
      <w:pPr>
        <w:pStyle w:val="NoSpacing"/>
      </w:pPr>
    </w:p>
    <w:p w14:paraId="60E06219" w14:textId="1B203A31" w:rsidR="00A85C70" w:rsidRDefault="00A85C70" w:rsidP="00E71FC3">
      <w:pPr>
        <w:pStyle w:val="NoSpacing"/>
      </w:pPr>
    </w:p>
    <w:p w14:paraId="3E652CDD" w14:textId="363BB44F" w:rsidR="00A85C70" w:rsidRPr="00A85C70" w:rsidRDefault="00A85C70" w:rsidP="00E71FC3">
      <w:pPr>
        <w:pStyle w:val="NoSpacing"/>
      </w:pPr>
      <w:r>
        <w:t>2 February 2020</w:t>
      </w:r>
      <w:bookmarkStart w:id="0" w:name="_GoBack"/>
      <w:bookmarkEnd w:id="0"/>
    </w:p>
    <w:sectPr w:rsidR="00A85C70" w:rsidRPr="00A85C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77F1" w14:textId="77777777" w:rsidR="00A85C70" w:rsidRDefault="00A85C70" w:rsidP="00E71FC3">
      <w:pPr>
        <w:spacing w:after="0" w:line="240" w:lineRule="auto"/>
      </w:pPr>
      <w:r>
        <w:separator/>
      </w:r>
    </w:p>
  </w:endnote>
  <w:endnote w:type="continuationSeparator" w:id="0">
    <w:p w14:paraId="0F1861B4" w14:textId="77777777" w:rsidR="00A85C70" w:rsidRDefault="00A85C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2D8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9A3FD" w14:textId="77777777" w:rsidR="00A85C70" w:rsidRDefault="00A85C70" w:rsidP="00E71FC3">
      <w:pPr>
        <w:spacing w:after="0" w:line="240" w:lineRule="auto"/>
      </w:pPr>
      <w:r>
        <w:separator/>
      </w:r>
    </w:p>
  </w:footnote>
  <w:footnote w:type="continuationSeparator" w:id="0">
    <w:p w14:paraId="7BCA0B0C" w14:textId="77777777" w:rsidR="00A85C70" w:rsidRDefault="00A85C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C70"/>
    <w:rsid w:val="001A7C09"/>
    <w:rsid w:val="00577BD5"/>
    <w:rsid w:val="00656CBA"/>
    <w:rsid w:val="006A1F77"/>
    <w:rsid w:val="00733BE7"/>
    <w:rsid w:val="00A85C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6240"/>
  <w15:chartTrackingRefBased/>
  <w15:docId w15:val="{261CA2C6-B7F4-46E6-8AA2-780B95C4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2020-02-02T19:42:00Z</dcterms:created>
  <dcterms:modified xsi:type="dcterms:W3CDTF">2020-02-02T19:46:00Z</dcterms:modified>
</cp:coreProperties>
</file>